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074F46E5"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880820">
        <w:rPr>
          <w:rFonts w:cs="Arial"/>
          <w:b/>
          <w:sz w:val="22"/>
          <w:szCs w:val="22"/>
          <w:lang w:val="en-US" w:eastAsia="en-US"/>
        </w:rPr>
        <w:t>2</w:t>
      </w:r>
      <w:r w:rsidRPr="007E5105">
        <w:rPr>
          <w:rFonts w:cs="Arial"/>
          <w:b/>
          <w:sz w:val="22"/>
          <w:szCs w:val="22"/>
          <w:lang w:val="en-US" w:eastAsia="en-US"/>
        </w:rPr>
        <w:tab/>
      </w:r>
      <w:r w:rsidR="00D24213" w:rsidRPr="00D24213">
        <w:rPr>
          <w:rFonts w:cs="Arial"/>
          <w:b/>
          <w:i/>
          <w:iCs/>
          <w:sz w:val="22"/>
          <w:szCs w:val="22"/>
          <w:lang w:val="en-US" w:eastAsia="en-US"/>
        </w:rPr>
        <w:t>R2-230</w:t>
      </w:r>
      <w:r w:rsidR="00FD07A1">
        <w:rPr>
          <w:rFonts w:cs="Arial"/>
          <w:b/>
          <w:i/>
          <w:iCs/>
          <w:sz w:val="22"/>
          <w:szCs w:val="22"/>
          <w:lang w:val="en-US" w:eastAsia="en-US"/>
        </w:rPr>
        <w:t>4685</w:t>
      </w:r>
    </w:p>
    <w:p w14:paraId="29628EE3" w14:textId="153E1135" w:rsidR="00B4038A" w:rsidRPr="00FF4E4D" w:rsidRDefault="00880820" w:rsidP="007E5105">
      <w:pPr>
        <w:tabs>
          <w:tab w:val="left" w:pos="1701"/>
          <w:tab w:val="right" w:pos="9639"/>
        </w:tabs>
        <w:spacing w:after="0"/>
        <w:rPr>
          <w:rFonts w:cs="Arial"/>
          <w:b/>
          <w:color w:val="000000"/>
          <w:kern w:val="2"/>
          <w:sz w:val="24"/>
        </w:rPr>
      </w:pPr>
      <w:r w:rsidRPr="00880820">
        <w:rPr>
          <w:rFonts w:cs="Arial"/>
          <w:b/>
          <w:sz w:val="22"/>
          <w:szCs w:val="22"/>
          <w:lang w:eastAsia="en-US"/>
        </w:rPr>
        <w:t>Incheon</w:t>
      </w:r>
      <w:r>
        <w:rPr>
          <w:rFonts w:cs="Arial"/>
          <w:b/>
          <w:sz w:val="22"/>
          <w:szCs w:val="22"/>
          <w:lang w:eastAsia="en-US"/>
        </w:rPr>
        <w:t>,</w:t>
      </w:r>
      <w:r w:rsidRPr="00880820">
        <w:rPr>
          <w:rFonts w:cs="Arial"/>
          <w:b/>
          <w:sz w:val="22"/>
          <w:szCs w:val="22"/>
          <w:lang w:eastAsia="en-US"/>
        </w:rPr>
        <w:t xml:space="preserve"> KOREA</w:t>
      </w:r>
      <w:r w:rsidR="00E87975" w:rsidRPr="00FF4E4D">
        <w:rPr>
          <w:rFonts w:cs="Arial"/>
          <w:b/>
          <w:sz w:val="22"/>
          <w:szCs w:val="22"/>
          <w:lang w:eastAsia="en-US"/>
        </w:rPr>
        <w:t xml:space="preserve">, </w:t>
      </w:r>
      <w:r>
        <w:rPr>
          <w:rFonts w:cs="Arial"/>
          <w:b/>
          <w:sz w:val="22"/>
          <w:szCs w:val="22"/>
          <w:lang w:eastAsia="en-US"/>
        </w:rPr>
        <w:t>May</w:t>
      </w:r>
      <w:r w:rsidR="0078643B" w:rsidRPr="00FF4E4D">
        <w:rPr>
          <w:rFonts w:cs="Arial"/>
          <w:b/>
          <w:sz w:val="22"/>
          <w:szCs w:val="22"/>
          <w:lang w:eastAsia="en-US"/>
        </w:rPr>
        <w:t xml:space="preserve"> </w:t>
      </w:r>
      <w:r>
        <w:rPr>
          <w:rFonts w:cs="Arial"/>
          <w:b/>
          <w:sz w:val="22"/>
          <w:szCs w:val="22"/>
          <w:lang w:eastAsia="en-US"/>
        </w:rPr>
        <w:t>22</w:t>
      </w:r>
      <w:r w:rsidR="00E87975" w:rsidRPr="00FF4E4D">
        <w:rPr>
          <w:rFonts w:cs="Arial"/>
          <w:b/>
          <w:sz w:val="22"/>
          <w:szCs w:val="22"/>
          <w:lang w:eastAsia="en-US"/>
        </w:rPr>
        <w:t>-</w:t>
      </w:r>
      <w:r w:rsidR="0078643B" w:rsidRPr="00FF4E4D">
        <w:rPr>
          <w:rFonts w:cs="Arial"/>
          <w:b/>
          <w:sz w:val="22"/>
          <w:szCs w:val="22"/>
          <w:lang w:eastAsia="en-US"/>
        </w:rPr>
        <w:t xml:space="preserve"> </w:t>
      </w:r>
      <w:r w:rsidR="00887B0B">
        <w:rPr>
          <w:rFonts w:cs="Arial"/>
          <w:b/>
          <w:sz w:val="22"/>
          <w:szCs w:val="22"/>
          <w:lang w:eastAsia="en-US"/>
        </w:rPr>
        <w:t>2</w:t>
      </w:r>
      <w:r w:rsidR="003F1CF2">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72552F52"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9A3DA3" w:rsidRPr="009A3DA3">
        <w:rPr>
          <w:sz w:val="22"/>
          <w:szCs w:val="22"/>
        </w:rPr>
        <w:t>7.15.5</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096C3393" w:rsidR="00B4038A" w:rsidRDefault="00B4038A" w:rsidP="00B4038A">
      <w:pPr>
        <w:pStyle w:val="3GPPHeader"/>
        <w:rPr>
          <w:sz w:val="22"/>
          <w:szCs w:val="22"/>
        </w:rPr>
      </w:pPr>
      <w:r>
        <w:rPr>
          <w:sz w:val="22"/>
          <w:szCs w:val="22"/>
        </w:rPr>
        <w:t>Title:</w:t>
      </w:r>
      <w:r>
        <w:rPr>
          <w:sz w:val="22"/>
          <w:szCs w:val="22"/>
        </w:rPr>
        <w:tab/>
      </w:r>
      <w:r w:rsidR="001D6A9D" w:rsidRPr="001D6A9D">
        <w:t>Sidelink Operation on FR2</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5FC6D0E9" w:rsidR="005B51BD" w:rsidRDefault="00905499" w:rsidP="00690B2A">
      <w:pPr>
        <w:pStyle w:val="BodyText"/>
        <w:spacing w:before="120"/>
        <w:rPr>
          <w:rFonts w:eastAsia="Malgun Gothic"/>
          <w:lang w:eastAsia="ko-KR"/>
        </w:rPr>
      </w:pPr>
      <w:bookmarkStart w:id="5" w:name="_Ref178064866"/>
      <w:r>
        <w:rPr>
          <w:lang w:eastAsia="ko-KR"/>
        </w:rPr>
        <w:t>In</w:t>
      </w:r>
      <w:r w:rsidR="00410CB5">
        <w:rPr>
          <w:lang w:eastAsia="ko-KR"/>
        </w:rPr>
        <w:t xml:space="preserve"> </w:t>
      </w:r>
      <w:r w:rsidR="009B2FCB">
        <w:rPr>
          <w:lang w:eastAsia="ko-KR"/>
        </w:rPr>
        <w:t>RAN</w:t>
      </w:r>
      <w:r w:rsidR="00635D37">
        <w:rPr>
          <w:lang w:eastAsia="ko-KR"/>
        </w:rPr>
        <w:t>2</w:t>
      </w:r>
      <w:r w:rsidR="009B2FCB">
        <w:rPr>
          <w:lang w:eastAsia="ko-KR"/>
        </w:rPr>
        <w:t>#12</w:t>
      </w:r>
      <w:r w:rsidR="00635D37">
        <w:rPr>
          <w:lang w:eastAsia="ko-KR"/>
        </w:rPr>
        <w:t>1bis</w:t>
      </w:r>
      <w:r w:rsidR="009B2FCB">
        <w:rPr>
          <w:lang w:eastAsia="ko-KR"/>
        </w:rPr>
        <w:t xml:space="preserve"> </w:t>
      </w:r>
      <w:r w:rsidR="00410CB5">
        <w:rPr>
          <w:lang w:eastAsia="ko-KR"/>
        </w:rPr>
        <w:t>meeting</w:t>
      </w:r>
      <w:r>
        <w:rPr>
          <w:lang w:eastAsia="ko-KR"/>
        </w:rPr>
        <w:t>, RAN</w:t>
      </w:r>
      <w:r w:rsidR="00635D37">
        <w:rPr>
          <w:lang w:eastAsia="ko-KR"/>
        </w:rPr>
        <w:t>2</w:t>
      </w:r>
      <w:r w:rsidR="009B2FCB">
        <w:rPr>
          <w:lang w:eastAsia="ko-KR"/>
        </w:rPr>
        <w:t xml:space="preserve"> initially discussed the issue of </w:t>
      </w:r>
      <w:r w:rsidR="009B2FCB" w:rsidRPr="009B2FCB">
        <w:rPr>
          <w:lang w:eastAsia="ko-KR"/>
        </w:rPr>
        <w:t>FR2 SL beam management</w:t>
      </w:r>
      <w:r w:rsidR="009B2FCB">
        <w:rPr>
          <w:lang w:eastAsia="ko-KR"/>
        </w:rPr>
        <w:t xml:space="preserve"> and reached the following conclusion: </w:t>
      </w:r>
      <w:r w:rsidR="002E2F09">
        <w:rPr>
          <w:rFonts w:eastAsia="Malgun Gothic"/>
          <w:lang w:eastAsia="ko-KR"/>
        </w:rPr>
        <w:t xml:space="preserve"> </w:t>
      </w:r>
    </w:p>
    <w:p w14:paraId="5B123A65" w14:textId="77777777" w:rsidR="00635D37" w:rsidRPr="00635D37" w:rsidRDefault="00635D37" w:rsidP="00635D37">
      <w:pPr>
        <w:pStyle w:val="BodyText"/>
        <w:spacing w:before="120"/>
        <w:rPr>
          <w:rFonts w:eastAsia="Malgun Gothic"/>
          <w:i/>
          <w:iCs/>
          <w:lang w:eastAsia="ko-KR"/>
        </w:rPr>
      </w:pPr>
      <w:r w:rsidRPr="00635D37">
        <w:rPr>
          <w:rFonts w:eastAsia="Malgun Gothic"/>
          <w:i/>
          <w:iCs/>
          <w:lang w:eastAsia="ko-KR"/>
        </w:rPr>
        <w:t>Agreement:</w:t>
      </w:r>
    </w:p>
    <w:p w14:paraId="489E4034" w14:textId="5C44B5FE" w:rsidR="009B2FCB" w:rsidRDefault="00635D37" w:rsidP="00635D37">
      <w:pPr>
        <w:pStyle w:val="BodyText"/>
        <w:spacing w:before="120"/>
        <w:rPr>
          <w:rFonts w:eastAsia="Malgun Gothic"/>
          <w:i/>
          <w:iCs/>
          <w:lang w:eastAsia="ko-KR"/>
        </w:rPr>
      </w:pPr>
      <w:r w:rsidRPr="00635D37">
        <w:rPr>
          <w:rFonts w:eastAsia="Malgun Gothic"/>
          <w:i/>
          <w:iCs/>
          <w:lang w:eastAsia="ko-KR"/>
        </w:rPr>
        <w:t>For beam failure detection, reuse Uu design of timer + counter based mechanism as baseline, and R2 further study how SL beam failure is detected. FFS on Tx or Rx UE based manner.</w:t>
      </w:r>
    </w:p>
    <w:p w14:paraId="5306C077" w14:textId="7680F9D7" w:rsidR="00635D37" w:rsidRPr="009B2FCB" w:rsidRDefault="00635D37" w:rsidP="00635D37">
      <w:pPr>
        <w:pStyle w:val="BodyText"/>
        <w:spacing w:before="120"/>
        <w:rPr>
          <w:rFonts w:eastAsia="Malgun Gothic"/>
          <w:i/>
          <w:iCs/>
          <w:lang w:eastAsia="ko-KR"/>
        </w:rPr>
      </w:pPr>
      <w:r w:rsidRPr="00635D37">
        <w:rPr>
          <w:rFonts w:eastAsia="Malgun Gothic"/>
          <w:i/>
          <w:iCs/>
          <w:lang w:eastAsia="ko-KR"/>
        </w:rPr>
        <w:t>Upon beam failure is detection, support BFR signaling exchange between peer UEs, and further study e.g., RLF declaration due to beam failure.</w:t>
      </w:r>
    </w:p>
    <w:p w14:paraId="4D68D0F2" w14:textId="2ADED949" w:rsidR="00905499" w:rsidRDefault="00905499" w:rsidP="00690B2A">
      <w:pPr>
        <w:pStyle w:val="BodyText"/>
        <w:spacing w:before="120"/>
        <w:rPr>
          <w:lang w:eastAsia="ko-KR"/>
        </w:rPr>
      </w:pPr>
      <w:r>
        <w:rPr>
          <w:lang w:eastAsia="ko-KR"/>
        </w:rPr>
        <w:t>This paper</w:t>
      </w:r>
      <w:r w:rsidR="006F7D7B">
        <w:rPr>
          <w:lang w:eastAsia="ko-KR"/>
        </w:rPr>
        <w:t xml:space="preserve"> </w:t>
      </w:r>
      <w:r>
        <w:rPr>
          <w:lang w:eastAsia="ko-KR"/>
        </w:rPr>
        <w:t xml:space="preserve">discusses </w:t>
      </w:r>
      <w:r w:rsidR="000F7414">
        <w:rPr>
          <w:lang w:eastAsia="ko-KR"/>
        </w:rPr>
        <w:t xml:space="preserve">the </w:t>
      </w:r>
      <w:r w:rsidR="00635D37">
        <w:rPr>
          <w:lang w:eastAsia="ko-KR"/>
        </w:rPr>
        <w:t>open issues following the discussion at the last meeting</w:t>
      </w:r>
      <w:r w:rsidR="000F7414">
        <w:rPr>
          <w:lang w:eastAsia="ko-KR"/>
        </w:rPr>
        <w:t xml:space="preserve"> for </w:t>
      </w:r>
      <w:r w:rsidR="000F7414" w:rsidRPr="000F7414">
        <w:rPr>
          <w:lang w:eastAsia="ko-KR"/>
        </w:rPr>
        <w:t>FR2 SL beam management</w:t>
      </w:r>
      <w:r>
        <w:rPr>
          <w:rFonts w:eastAsia="Malgun Gothic"/>
          <w:lang w:eastAsia="ko-KR"/>
        </w:rPr>
        <w:t>.</w:t>
      </w:r>
    </w:p>
    <w:bookmarkEnd w:id="5"/>
    <w:p w14:paraId="2247FD95" w14:textId="49434210" w:rsidR="00B4038A" w:rsidRDefault="00B4038A" w:rsidP="00B4038A">
      <w:pPr>
        <w:pStyle w:val="Heading1"/>
      </w:pPr>
      <w:r>
        <w:t>Discussion</w:t>
      </w:r>
    </w:p>
    <w:p w14:paraId="35E2A05C" w14:textId="0B2CA875" w:rsidR="00103881" w:rsidRDefault="00F2076E" w:rsidP="00103881">
      <w:r>
        <w:rPr>
          <w:rFonts w:eastAsia="Malgun Gothic"/>
          <w:lang w:eastAsia="ko-KR"/>
        </w:rPr>
        <w:t xml:space="preserve">From air interface perspective, the beam management includes </w:t>
      </w:r>
      <w:r>
        <w:t>beamforming-based initial access, beam maintenance, beam failure detection and recovery, and beam-based RRM measurement report</w:t>
      </w:r>
      <w:r w:rsidR="00F15B50">
        <w:rPr>
          <w:rFonts w:eastAsia="Malgun Gothic"/>
          <w:lang w:eastAsia="ko-KR"/>
        </w:rPr>
        <w:t>.</w:t>
      </w:r>
      <w:r>
        <w:rPr>
          <w:rFonts w:eastAsia="Malgun Gothic"/>
          <w:lang w:eastAsia="ko-KR"/>
        </w:rPr>
        <w:t xml:space="preserve"> For initial access, the i</w:t>
      </w:r>
      <w:r>
        <w:t xml:space="preserve">nitial beam-pairing is performed between the network and UE during random access procedure, which basically allows the UE and </w:t>
      </w:r>
      <w:r w:rsidR="00A66792">
        <w:t xml:space="preserve">the </w:t>
      </w:r>
      <w:r>
        <w:t xml:space="preserve">network to coordinate the selected beams. The beam maintenance procedure over the air interface is based on the UE measurements on the gNB DL Transmission beams, and then the gNB decides its DL Transmission beam based on UE’s report and indicates the DL beam to the UE. So basically, this procedure is used to ensure the data transmission between the gNB and the UE is performed </w:t>
      </w:r>
      <w:r w:rsidR="00A66792">
        <w:t xml:space="preserve">over </w:t>
      </w:r>
      <w:r>
        <w:t>the potentially best beam</w:t>
      </w:r>
      <w:r w:rsidR="00A66792">
        <w:t>(s)</w:t>
      </w:r>
      <w:r>
        <w:t xml:space="preserve">. </w:t>
      </w:r>
      <w:r w:rsidR="0042430F">
        <w:t xml:space="preserve">Over the air interface, the beam failure detection (BFD) is managed based on a type of counting mechanism, for example, when the beam failure instance indication from lower layers to MAC layer reaches the maximum value (expressed by a </w:t>
      </w:r>
      <w:r w:rsidR="0042430F" w:rsidRPr="007558C7">
        <w:t>threshold</w:t>
      </w:r>
      <w:r w:rsidR="0042430F">
        <w:t>) within a configured duration , the UE declares beam failure and triggers the BFR recovery procedure</w:t>
      </w:r>
      <w:r w:rsidR="0042430F" w:rsidRPr="007558C7">
        <w:t>.</w:t>
      </w:r>
      <w:r w:rsidR="000B7BC0">
        <w:rPr>
          <w:sz w:val="21"/>
        </w:rPr>
        <w:t xml:space="preserve"> </w:t>
      </w:r>
      <w:r w:rsidR="00103881">
        <w:rPr>
          <w:sz w:val="21"/>
        </w:rPr>
        <w:t xml:space="preserve">For NR, the </w:t>
      </w:r>
      <w:r w:rsidR="00103881">
        <w:t>RRM measurement was enhanced from LTE by introducing the beam level measurement/filtering together with the calculation of the cell level RRM measurement. Then for NR both beam level and cell level RRM measurement report are supported e.g. for mobility management.</w:t>
      </w:r>
    </w:p>
    <w:p w14:paraId="232ADFF2" w14:textId="3EDE037E" w:rsidR="00F700EF" w:rsidRDefault="00F700EF" w:rsidP="00103881"/>
    <w:p w14:paraId="7F3CD631" w14:textId="44612CF5" w:rsidR="00BD72DD" w:rsidRDefault="00F700EF" w:rsidP="00103881">
      <w:r>
        <w:t>From sidelink</w:t>
      </w:r>
      <w:r w:rsidR="00A35501">
        <w:t xml:space="preserve">-FR2 </w:t>
      </w:r>
      <w:r>
        <w:t>perspective, there is no random access procedure between the two paired UE</w:t>
      </w:r>
      <w:r w:rsidR="00A35501">
        <w:t>s</w:t>
      </w:r>
      <w:r>
        <w:t>, then there may be no need to take an</w:t>
      </w:r>
      <w:r w:rsidRPr="00F700EF">
        <w:rPr>
          <w:rFonts w:eastAsia="Malgun Gothic"/>
          <w:lang w:eastAsia="ko-KR"/>
        </w:rPr>
        <w:t xml:space="preserve"> </w:t>
      </w:r>
      <w:r>
        <w:rPr>
          <w:rFonts w:eastAsia="Malgun Gothic"/>
          <w:lang w:eastAsia="ko-KR"/>
        </w:rPr>
        <w:t>i</w:t>
      </w:r>
      <w:r>
        <w:t>nitial beam-pairing procedure in this case. However, in order to maximize the transmission efficiency over the sidelink</w:t>
      </w:r>
      <w:r w:rsidR="00A35501">
        <w:t>-FR2</w:t>
      </w:r>
      <w:r>
        <w:t xml:space="preserve">, it would be helpful to maintain the best beam for the SL communication. </w:t>
      </w:r>
      <w:r w:rsidR="00BD72DD">
        <w:t>However, as the sidelink involves two pair</w:t>
      </w:r>
      <w:r w:rsidR="00A35501">
        <w:t>ed</w:t>
      </w:r>
      <w:r w:rsidR="00BD72DD">
        <w:t xml:space="preserve"> UEs, RAN2 needs to discuss a possible mechanism for the coordination </w:t>
      </w:r>
      <w:r w:rsidR="00A35501">
        <w:t xml:space="preserve">between the paired UEs </w:t>
      </w:r>
      <w:r w:rsidR="00BD72DD">
        <w:t xml:space="preserve">for Sidelink Beam report and beam feedback, which means one UE may be assigned to report the beam measurement and the </w:t>
      </w:r>
      <w:r w:rsidR="00A35501">
        <w:t xml:space="preserve">other </w:t>
      </w:r>
      <w:r w:rsidR="00BD72DD">
        <w:t>pair</w:t>
      </w:r>
      <w:r w:rsidR="00A35501">
        <w:t>ed</w:t>
      </w:r>
      <w:r w:rsidR="00BD72DD">
        <w:t xml:space="preserve"> UE should confirm its selection of the best beam for SL communication. </w:t>
      </w:r>
    </w:p>
    <w:p w14:paraId="4D08EB1A" w14:textId="22080F51" w:rsidR="00BD72DD" w:rsidRDefault="00BD72DD" w:rsidP="00103881"/>
    <w:p w14:paraId="2A404FAC" w14:textId="1C079EE5" w:rsidR="00BD72DD" w:rsidRPr="00BD72DD" w:rsidRDefault="00BD72DD" w:rsidP="00103881">
      <w:pPr>
        <w:rPr>
          <w:b/>
          <w:bCs/>
        </w:rPr>
      </w:pPr>
      <w:r w:rsidRPr="00BD72DD">
        <w:rPr>
          <w:b/>
          <w:bCs/>
        </w:rPr>
        <w:t>Proposal-1: RAN2 to discuss the mechanism for Sidelink Beam report and Sidelink Beam Selection for the purpose of beam maintenance for sidelink</w:t>
      </w:r>
      <w:r w:rsidR="00922CB9">
        <w:rPr>
          <w:b/>
          <w:bCs/>
        </w:rPr>
        <w:t xml:space="preserve"> on</w:t>
      </w:r>
      <w:r w:rsidRPr="00BD72DD">
        <w:rPr>
          <w:b/>
          <w:bCs/>
        </w:rPr>
        <w:t xml:space="preserve"> FR2.  </w:t>
      </w:r>
    </w:p>
    <w:p w14:paraId="5265AF6F" w14:textId="77777777" w:rsidR="00BD72DD" w:rsidRDefault="00BD72DD" w:rsidP="00103881"/>
    <w:p w14:paraId="6638E049" w14:textId="300343CB" w:rsidR="00F700EF" w:rsidRDefault="00A655C0" w:rsidP="00A655C0">
      <w:r>
        <w:t xml:space="preserve">In the last RAN2 meeting, it was agreed to </w:t>
      </w:r>
      <w:r w:rsidRPr="00A655C0">
        <w:t xml:space="preserve">reuse Uu design of timer </w:t>
      </w:r>
      <w:r>
        <w:t>plus</w:t>
      </w:r>
      <w:r w:rsidRPr="00A655C0">
        <w:t xml:space="preserve"> counter based mechanism as baseline</w:t>
      </w:r>
      <w:r>
        <w:t xml:space="preserve"> for SL FR2</w:t>
      </w:r>
      <w:r w:rsidRPr="00A655C0">
        <w:t xml:space="preserve"> </w:t>
      </w:r>
      <w:r>
        <w:t xml:space="preserve">beam failure detection. It should be noted that the </w:t>
      </w:r>
      <w:r w:rsidR="00F700EF">
        <w:t>difference</w:t>
      </w:r>
      <w:r>
        <w:t xml:space="preserve"> from air interface is that </w:t>
      </w:r>
      <w:r w:rsidR="00F700EF">
        <w:t xml:space="preserve">for sidelink </w:t>
      </w:r>
      <w:r w:rsidR="00F6321E">
        <w:t xml:space="preserve">on FR2 </w:t>
      </w:r>
      <w:r w:rsidR="00F700EF">
        <w:t xml:space="preserve">both </w:t>
      </w:r>
      <w:r>
        <w:t xml:space="preserve">peer </w:t>
      </w:r>
      <w:r w:rsidR="00F700EF">
        <w:t xml:space="preserve">UEs </w:t>
      </w:r>
      <w:r>
        <w:t>may need to</w:t>
      </w:r>
      <w:r w:rsidR="00F700EF">
        <w:t xml:space="preserve"> support the beam failure detection and recovery procedure unless there is </w:t>
      </w:r>
      <w:r w:rsidR="00F6321E">
        <w:t xml:space="preserve">fixed </w:t>
      </w:r>
      <w:r w:rsidR="00F700EF">
        <w:t>configuration for one UE to take such procedure</w:t>
      </w:r>
      <w:r>
        <w:t>, e.g. only Tx UE or Rx UE is allowed for such beam failure detection</w:t>
      </w:r>
      <w:r w:rsidR="00F700EF">
        <w:t>.</w:t>
      </w:r>
      <w:r w:rsidR="00562D66">
        <w:rPr>
          <w:lang w:eastAsia="ko-KR"/>
        </w:rPr>
        <w:t xml:space="preserve">  </w:t>
      </w:r>
      <w:r w:rsidR="001D02AB">
        <w:t xml:space="preserve"> </w:t>
      </w:r>
    </w:p>
    <w:p w14:paraId="647F4F23" w14:textId="17C3FAA2" w:rsidR="0073453B" w:rsidRDefault="001769C9" w:rsidP="00F2076E">
      <w:pPr>
        <w:rPr>
          <w:sz w:val="21"/>
        </w:rPr>
      </w:pPr>
      <w:r w:rsidRPr="00BD72DD">
        <w:rPr>
          <w:b/>
          <w:bCs/>
        </w:rPr>
        <w:t>Proposal-</w:t>
      </w:r>
      <w:r w:rsidR="00A655C0">
        <w:rPr>
          <w:b/>
          <w:bCs/>
        </w:rPr>
        <w:t>2</w:t>
      </w:r>
      <w:r w:rsidRPr="00BD72DD">
        <w:rPr>
          <w:b/>
          <w:bCs/>
        </w:rPr>
        <w:t xml:space="preserve">: </w:t>
      </w:r>
      <w:r>
        <w:rPr>
          <w:b/>
          <w:bCs/>
        </w:rPr>
        <w:t xml:space="preserve">RAN2 </w:t>
      </w:r>
      <w:r w:rsidR="00A655C0">
        <w:rPr>
          <w:b/>
          <w:bCs/>
        </w:rPr>
        <w:t xml:space="preserve">to discuss if </w:t>
      </w:r>
      <w:r w:rsidR="00A655C0" w:rsidRPr="00A655C0">
        <w:rPr>
          <w:b/>
          <w:bCs/>
        </w:rPr>
        <w:t xml:space="preserve">fixed configuration </w:t>
      </w:r>
      <w:r w:rsidR="00A655C0">
        <w:rPr>
          <w:b/>
          <w:bCs/>
        </w:rPr>
        <w:t xml:space="preserve">on </w:t>
      </w:r>
      <w:r>
        <w:rPr>
          <w:b/>
          <w:bCs/>
        </w:rPr>
        <w:t>which UE (one of the UE pair)</w:t>
      </w:r>
      <w:r w:rsidR="00A655C0" w:rsidRPr="00A655C0">
        <w:rPr>
          <w:b/>
          <w:bCs/>
        </w:rPr>
        <w:t xml:space="preserve"> </w:t>
      </w:r>
      <w:r w:rsidR="00A655C0">
        <w:rPr>
          <w:b/>
          <w:bCs/>
        </w:rPr>
        <w:t xml:space="preserve">is expected to perform </w:t>
      </w:r>
      <w:r w:rsidR="00A655C0" w:rsidRPr="0073453B">
        <w:rPr>
          <w:b/>
          <w:bCs/>
        </w:rPr>
        <w:t>SL-FR2 BFD/BFR procedure</w:t>
      </w:r>
      <w:r>
        <w:rPr>
          <w:b/>
          <w:bCs/>
        </w:rPr>
        <w:t xml:space="preserve"> is </w:t>
      </w:r>
      <w:r w:rsidR="00A655C0">
        <w:rPr>
          <w:b/>
          <w:bCs/>
        </w:rPr>
        <w:t>adopted, or both peer UEs are allowed</w:t>
      </w:r>
      <w:r w:rsidRPr="00BD72DD">
        <w:rPr>
          <w:b/>
          <w:bCs/>
        </w:rPr>
        <w:t>.</w:t>
      </w:r>
    </w:p>
    <w:p w14:paraId="07B0F56D" w14:textId="77777777" w:rsidR="001769C9" w:rsidRDefault="001769C9" w:rsidP="00F2076E">
      <w:pPr>
        <w:rPr>
          <w:sz w:val="21"/>
        </w:rPr>
      </w:pPr>
    </w:p>
    <w:p w14:paraId="78D4D9DC" w14:textId="36B346D8" w:rsidR="005A72E3" w:rsidRDefault="00221A84" w:rsidP="001769C9">
      <w:pPr>
        <w:rPr>
          <w:lang w:val="en-US" w:eastAsia="ko-KR"/>
        </w:rPr>
      </w:pPr>
      <w:r>
        <w:rPr>
          <w:lang w:val="en-US" w:eastAsia="ko-KR"/>
        </w:rPr>
        <w:t xml:space="preserve">As </w:t>
      </w:r>
      <w:r w:rsidR="00BD72DD">
        <w:rPr>
          <w:lang w:val="en-US" w:eastAsia="ko-KR"/>
        </w:rPr>
        <w:t xml:space="preserve">in NR Uu, </w:t>
      </w:r>
      <w:r>
        <w:rPr>
          <w:lang w:val="en-US" w:eastAsia="ko-KR"/>
        </w:rPr>
        <w:t xml:space="preserve">when Uu </w:t>
      </w:r>
      <w:r w:rsidR="00BD72DD" w:rsidRPr="007D3CE9">
        <w:rPr>
          <w:lang w:val="en-US" w:eastAsia="ko-KR"/>
        </w:rPr>
        <w:t xml:space="preserve">RLF is declared </w:t>
      </w:r>
      <w:r w:rsidR="00F6321E">
        <w:rPr>
          <w:lang w:val="en-US" w:eastAsia="ko-KR"/>
        </w:rPr>
        <w:t>while</w:t>
      </w:r>
      <w:r w:rsidR="00BD72DD" w:rsidRPr="007D3CE9">
        <w:rPr>
          <w:lang w:val="en-US" w:eastAsia="ko-KR"/>
        </w:rPr>
        <w:t xml:space="preserve"> the </w:t>
      </w:r>
      <w:r>
        <w:rPr>
          <w:lang w:val="en-US" w:eastAsia="ko-KR"/>
        </w:rPr>
        <w:t xml:space="preserve">Uu </w:t>
      </w:r>
      <w:r w:rsidR="00BD72DD" w:rsidRPr="007D3CE9">
        <w:rPr>
          <w:lang w:val="en-US" w:eastAsia="ko-KR"/>
        </w:rPr>
        <w:t>BFR procedure fails</w:t>
      </w:r>
      <w:r w:rsidR="00BD72DD">
        <w:rPr>
          <w:lang w:val="en-US" w:eastAsia="ko-KR"/>
        </w:rPr>
        <w:t>, a</w:t>
      </w:r>
      <w:r w:rsidR="00BD72DD" w:rsidRPr="007D3CE9">
        <w:rPr>
          <w:lang w:val="en-US" w:eastAsia="ko-KR"/>
        </w:rPr>
        <w:t xml:space="preserve"> </w:t>
      </w:r>
      <w:r w:rsidR="00BD72DD">
        <w:rPr>
          <w:lang w:val="en-US" w:eastAsia="ko-KR"/>
        </w:rPr>
        <w:t>procedure</w:t>
      </w:r>
      <w:r w:rsidR="00BD72DD" w:rsidRPr="007D3CE9">
        <w:rPr>
          <w:lang w:val="en-US" w:eastAsia="ko-KR"/>
        </w:rPr>
        <w:t xml:space="preserve"> of declaring </w:t>
      </w:r>
      <w:r>
        <w:rPr>
          <w:lang w:val="en-US" w:eastAsia="ko-KR"/>
        </w:rPr>
        <w:t xml:space="preserve">SL </w:t>
      </w:r>
      <w:r w:rsidR="00BD72DD" w:rsidRPr="007D3CE9">
        <w:rPr>
          <w:lang w:val="en-US" w:eastAsia="ko-KR"/>
        </w:rPr>
        <w:t xml:space="preserve">BFR failure as </w:t>
      </w:r>
      <w:r>
        <w:rPr>
          <w:lang w:val="en-US" w:eastAsia="ko-KR"/>
        </w:rPr>
        <w:t xml:space="preserve">SL </w:t>
      </w:r>
      <w:r w:rsidR="00BD72DD" w:rsidRPr="007D3CE9">
        <w:rPr>
          <w:lang w:val="en-US" w:eastAsia="ko-KR"/>
        </w:rPr>
        <w:t xml:space="preserve">RLF in Sidelink FR2 </w:t>
      </w:r>
      <w:r>
        <w:rPr>
          <w:lang w:val="en-US" w:eastAsia="ko-KR"/>
        </w:rPr>
        <w:t>should be supported as well</w:t>
      </w:r>
      <w:r w:rsidR="00BD72DD" w:rsidRPr="007D3CE9">
        <w:rPr>
          <w:lang w:val="en-US" w:eastAsia="ko-KR"/>
        </w:rPr>
        <w:t>.</w:t>
      </w:r>
    </w:p>
    <w:p w14:paraId="6577648E" w14:textId="28492D0A" w:rsidR="001769C9" w:rsidRDefault="001769C9" w:rsidP="001769C9">
      <w:pPr>
        <w:rPr>
          <w:b/>
          <w:bCs/>
        </w:rPr>
      </w:pPr>
      <w:r w:rsidRPr="00BD72DD">
        <w:rPr>
          <w:b/>
          <w:bCs/>
        </w:rPr>
        <w:t>Proposal-</w:t>
      </w:r>
      <w:r w:rsidR="00781E34">
        <w:rPr>
          <w:b/>
          <w:bCs/>
        </w:rPr>
        <w:t>3</w:t>
      </w:r>
      <w:r w:rsidRPr="00BD72DD">
        <w:rPr>
          <w:b/>
          <w:bCs/>
        </w:rPr>
        <w:t xml:space="preserve">: </w:t>
      </w:r>
      <w:r>
        <w:rPr>
          <w:b/>
          <w:bCs/>
        </w:rPr>
        <w:t xml:space="preserve">SL RLF can be </w:t>
      </w:r>
      <w:r w:rsidRPr="001769C9">
        <w:rPr>
          <w:b/>
          <w:bCs/>
        </w:rPr>
        <w:t xml:space="preserve">triggered if </w:t>
      </w:r>
      <w:r w:rsidRPr="001769C9">
        <w:rPr>
          <w:b/>
          <w:bCs/>
          <w:lang w:val="en-US" w:eastAsia="ko-KR"/>
        </w:rPr>
        <w:t>declaring SL BFR failure for Sidelink</w:t>
      </w:r>
      <w:r w:rsidR="00F6321E">
        <w:rPr>
          <w:b/>
          <w:bCs/>
          <w:lang w:val="en-US" w:eastAsia="ko-KR"/>
        </w:rPr>
        <w:t>-</w:t>
      </w:r>
      <w:r w:rsidRPr="001769C9">
        <w:rPr>
          <w:b/>
          <w:bCs/>
          <w:lang w:val="en-US" w:eastAsia="ko-KR"/>
        </w:rPr>
        <w:t>FR2 operation</w:t>
      </w:r>
      <w:r w:rsidRPr="001769C9">
        <w:rPr>
          <w:b/>
          <w:bCs/>
        </w:rPr>
        <w:t>.</w:t>
      </w:r>
    </w:p>
    <w:p w14:paraId="26230D43" w14:textId="77777777" w:rsidR="001769C9" w:rsidRDefault="001769C9" w:rsidP="001769C9">
      <w:pPr>
        <w:rPr>
          <w:sz w:val="36"/>
          <w:szCs w:val="36"/>
          <w:lang w:val="en-US"/>
        </w:rPr>
      </w:pPr>
    </w:p>
    <w:p w14:paraId="7DBC33B0" w14:textId="3F525429" w:rsidR="00BD72DD" w:rsidRDefault="00BD72DD" w:rsidP="00C56213">
      <w:pPr>
        <w:pStyle w:val="B1"/>
        <w:ind w:left="0" w:firstLine="0"/>
        <w:rPr>
          <w:sz w:val="36"/>
          <w:szCs w:val="36"/>
          <w:lang w:val="en-US" w:eastAsia="zh-CN"/>
        </w:rPr>
      </w:pPr>
      <w:r>
        <w:t xml:space="preserve">In legacy sidelink operation, the measurement over the sidelink is based on </w:t>
      </w:r>
      <w:r w:rsidR="00C246C5">
        <w:t>the</w:t>
      </w:r>
      <w:r>
        <w:t xml:space="preserve"> RSRP</w:t>
      </w:r>
      <w:r w:rsidR="008830CF">
        <w:t xml:space="preserve"> </w:t>
      </w:r>
      <w:r w:rsidR="00C246C5">
        <w:t>measurement towards the pair</w:t>
      </w:r>
      <w:r w:rsidR="00F6321E">
        <w:t>ed</w:t>
      </w:r>
      <w:r w:rsidR="00C246C5">
        <w:t xml:space="preserve"> UE</w:t>
      </w:r>
      <w:r w:rsidR="00F6321E">
        <w:t>s</w:t>
      </w:r>
      <w:r w:rsidR="00C246C5">
        <w:t xml:space="preserve"> </w:t>
      </w:r>
      <w:r w:rsidR="008830CF">
        <w:t>for open loop power control</w:t>
      </w:r>
      <w:r>
        <w:t>,</w:t>
      </w:r>
      <w:r w:rsidR="00C246C5">
        <w:t xml:space="preserve"> however, for SL FR2, </w:t>
      </w:r>
      <w:r>
        <w:t xml:space="preserve">it may </w:t>
      </w:r>
      <w:r w:rsidR="00F6321E">
        <w:t xml:space="preserve">be </w:t>
      </w:r>
      <w:r>
        <w:t>worthwhile to also consider the beam level measurement</w:t>
      </w:r>
      <w:r w:rsidR="00C246C5">
        <w:t xml:space="preserve"> also</w:t>
      </w:r>
      <w:r>
        <w:t xml:space="preserve"> to support open loop power control.</w:t>
      </w:r>
      <w:r w:rsidR="00C246C5">
        <w:t xml:space="preserve"> Then the SL RSRP report can include both total RSRP and SSB based RSRP for each beam.    </w:t>
      </w:r>
    </w:p>
    <w:p w14:paraId="07C35C11" w14:textId="49EB2CA1" w:rsidR="00BD72DD" w:rsidRDefault="00C246C5" w:rsidP="00C56213">
      <w:pPr>
        <w:pStyle w:val="B1"/>
        <w:ind w:left="0" w:firstLine="0"/>
        <w:rPr>
          <w:b/>
          <w:bCs/>
        </w:rPr>
      </w:pPr>
      <w:r w:rsidRPr="00BD72DD">
        <w:rPr>
          <w:b/>
          <w:bCs/>
        </w:rPr>
        <w:t>Proposal-</w:t>
      </w:r>
      <w:r w:rsidR="00781E34">
        <w:rPr>
          <w:b/>
          <w:bCs/>
        </w:rPr>
        <w:t>4</w:t>
      </w:r>
      <w:r w:rsidRPr="00BD72DD">
        <w:rPr>
          <w:b/>
          <w:bCs/>
        </w:rPr>
        <w:t xml:space="preserve">: </w:t>
      </w:r>
      <w:r w:rsidRPr="00C246C5">
        <w:rPr>
          <w:b/>
          <w:bCs/>
        </w:rPr>
        <w:t xml:space="preserve">SL RSRP report </w:t>
      </w:r>
      <w:r>
        <w:rPr>
          <w:b/>
          <w:bCs/>
        </w:rPr>
        <w:t xml:space="preserve">can be enhanced to include both </w:t>
      </w:r>
      <w:r w:rsidRPr="00C246C5">
        <w:rPr>
          <w:b/>
          <w:bCs/>
        </w:rPr>
        <w:t>total RSRP and SSB based RSRP for</w:t>
      </w:r>
      <w:r>
        <w:rPr>
          <w:b/>
          <w:bCs/>
        </w:rPr>
        <w:t xml:space="preserve"> each beam to support</w:t>
      </w:r>
      <w:r w:rsidRPr="00C246C5">
        <w:rPr>
          <w:b/>
          <w:bCs/>
        </w:rPr>
        <w:t xml:space="preserve"> open loop power control </w:t>
      </w:r>
      <w:r>
        <w:rPr>
          <w:b/>
          <w:bCs/>
        </w:rPr>
        <w:t xml:space="preserve">over </w:t>
      </w:r>
      <w:r w:rsidRPr="00BD72DD">
        <w:rPr>
          <w:b/>
          <w:bCs/>
        </w:rPr>
        <w:t xml:space="preserve">sidelink </w:t>
      </w:r>
      <w:r w:rsidR="00F2421C">
        <w:rPr>
          <w:b/>
          <w:bCs/>
        </w:rPr>
        <w:t xml:space="preserve">on </w:t>
      </w:r>
      <w:r w:rsidRPr="00BD72DD">
        <w:rPr>
          <w:b/>
          <w:bCs/>
        </w:rPr>
        <w:t>FR2.</w:t>
      </w:r>
    </w:p>
    <w:p w14:paraId="5152D633" w14:textId="77777777" w:rsidR="00C246C5" w:rsidRPr="00BD72DD" w:rsidRDefault="00C246C5" w:rsidP="00C56213">
      <w:pPr>
        <w:pStyle w:val="B1"/>
        <w:ind w:left="0" w:firstLine="0"/>
        <w:rPr>
          <w:sz w:val="36"/>
          <w:szCs w:val="36"/>
          <w:lang w:val="en-US" w:eastAsia="zh-CN"/>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7F814E35" w14:textId="164D09FF" w:rsidR="00DF0845" w:rsidRDefault="001769C9" w:rsidP="00DF0845">
      <w:pPr>
        <w:rPr>
          <w:b/>
          <w:bCs/>
        </w:rPr>
      </w:pPr>
      <w:r w:rsidRPr="00BD72DD">
        <w:rPr>
          <w:b/>
          <w:bCs/>
        </w:rPr>
        <w:t>Proposal-1: RAN2 to discuss the mechanism for Sidelink Beam report and Sidelink Beam Selection for the purpose of beam maintenance for sidelink FR2.</w:t>
      </w:r>
    </w:p>
    <w:p w14:paraId="248535A2" w14:textId="256751F5" w:rsidR="00781E34" w:rsidRDefault="00781E34" w:rsidP="00DF0845">
      <w:pPr>
        <w:rPr>
          <w:b/>
        </w:rPr>
      </w:pPr>
      <w:r w:rsidRPr="00BD72DD">
        <w:rPr>
          <w:b/>
          <w:bCs/>
        </w:rPr>
        <w:t>Proposal-</w:t>
      </w:r>
      <w:r>
        <w:rPr>
          <w:b/>
          <w:bCs/>
        </w:rPr>
        <w:t>2</w:t>
      </w:r>
      <w:r w:rsidRPr="00BD72DD">
        <w:rPr>
          <w:b/>
          <w:bCs/>
        </w:rPr>
        <w:t xml:space="preserve">: </w:t>
      </w:r>
      <w:r>
        <w:rPr>
          <w:b/>
          <w:bCs/>
        </w:rPr>
        <w:t xml:space="preserve">RAN2 to discuss if </w:t>
      </w:r>
      <w:r w:rsidRPr="00A655C0">
        <w:rPr>
          <w:b/>
          <w:bCs/>
        </w:rPr>
        <w:t xml:space="preserve">fixed configuration </w:t>
      </w:r>
      <w:r>
        <w:rPr>
          <w:b/>
          <w:bCs/>
        </w:rPr>
        <w:t>on which UE (one of the UE pair)</w:t>
      </w:r>
      <w:r w:rsidRPr="00A655C0">
        <w:rPr>
          <w:b/>
          <w:bCs/>
        </w:rPr>
        <w:t xml:space="preserve"> </w:t>
      </w:r>
      <w:r>
        <w:rPr>
          <w:b/>
          <w:bCs/>
        </w:rPr>
        <w:t xml:space="preserve">is expected to perform </w:t>
      </w:r>
      <w:r w:rsidRPr="0073453B">
        <w:rPr>
          <w:b/>
          <w:bCs/>
        </w:rPr>
        <w:t>SL-FR2 BFD/BFR procedure</w:t>
      </w:r>
      <w:r>
        <w:rPr>
          <w:b/>
          <w:bCs/>
        </w:rPr>
        <w:t xml:space="preserve"> is adopted, or both peer UEs are allowed</w:t>
      </w:r>
      <w:r w:rsidRPr="00BD72DD">
        <w:rPr>
          <w:b/>
          <w:bCs/>
        </w:rPr>
        <w:t>.</w:t>
      </w:r>
    </w:p>
    <w:p w14:paraId="6E3F32B4" w14:textId="72F6B9F3" w:rsidR="00EC6473" w:rsidRDefault="001769C9" w:rsidP="00A70980">
      <w:pPr>
        <w:pStyle w:val="B1"/>
        <w:ind w:left="0" w:firstLine="0"/>
        <w:rPr>
          <w:b/>
        </w:rPr>
      </w:pPr>
      <w:r w:rsidRPr="00BD72DD">
        <w:rPr>
          <w:b/>
          <w:bCs/>
        </w:rPr>
        <w:t>Proposal-</w:t>
      </w:r>
      <w:r w:rsidR="00781E34">
        <w:rPr>
          <w:b/>
          <w:bCs/>
        </w:rPr>
        <w:t>3</w:t>
      </w:r>
      <w:r w:rsidRPr="00BD72DD">
        <w:rPr>
          <w:b/>
          <w:bCs/>
        </w:rPr>
        <w:t xml:space="preserve">: </w:t>
      </w:r>
      <w:r>
        <w:rPr>
          <w:b/>
          <w:bCs/>
        </w:rPr>
        <w:t xml:space="preserve">SL RLF can be </w:t>
      </w:r>
      <w:r w:rsidRPr="001769C9">
        <w:rPr>
          <w:b/>
          <w:bCs/>
        </w:rPr>
        <w:t xml:space="preserve">triggered if </w:t>
      </w:r>
      <w:r w:rsidRPr="001769C9">
        <w:rPr>
          <w:b/>
          <w:bCs/>
          <w:lang w:val="en-US" w:eastAsia="ko-KR"/>
        </w:rPr>
        <w:t>declaring SL BFR failure for Sidelink</w:t>
      </w:r>
      <w:r w:rsidR="00935557">
        <w:rPr>
          <w:b/>
          <w:bCs/>
          <w:lang w:val="en-US" w:eastAsia="ko-KR"/>
        </w:rPr>
        <w:t>-</w:t>
      </w:r>
      <w:r w:rsidRPr="001769C9">
        <w:rPr>
          <w:b/>
          <w:bCs/>
          <w:lang w:val="en-US" w:eastAsia="ko-KR"/>
        </w:rPr>
        <w:t>FR2 operation</w:t>
      </w:r>
      <w:r w:rsidRPr="001769C9">
        <w:rPr>
          <w:b/>
          <w:bCs/>
        </w:rPr>
        <w:t>.</w:t>
      </w:r>
    </w:p>
    <w:p w14:paraId="602CA1DC" w14:textId="745AE871" w:rsidR="00EC6473" w:rsidRDefault="001769C9" w:rsidP="00DF0845">
      <w:pPr>
        <w:rPr>
          <w:b/>
        </w:rPr>
      </w:pPr>
      <w:r w:rsidRPr="00BD72DD">
        <w:rPr>
          <w:b/>
          <w:bCs/>
        </w:rPr>
        <w:t>Proposal-</w:t>
      </w:r>
      <w:r w:rsidR="00781E34">
        <w:rPr>
          <w:b/>
          <w:bCs/>
        </w:rPr>
        <w:t>4</w:t>
      </w:r>
      <w:r w:rsidRPr="00BD72DD">
        <w:rPr>
          <w:b/>
          <w:bCs/>
        </w:rPr>
        <w:t xml:space="preserve">: </w:t>
      </w:r>
      <w:r w:rsidRPr="00C246C5">
        <w:rPr>
          <w:b/>
          <w:bCs/>
        </w:rPr>
        <w:t xml:space="preserve">SL RSRP report </w:t>
      </w:r>
      <w:r>
        <w:rPr>
          <w:b/>
          <w:bCs/>
        </w:rPr>
        <w:t xml:space="preserve">can be enhanced to include both </w:t>
      </w:r>
      <w:r w:rsidRPr="00C246C5">
        <w:rPr>
          <w:b/>
          <w:bCs/>
        </w:rPr>
        <w:t>total RSRP and SSB based RSRP for</w:t>
      </w:r>
      <w:r>
        <w:rPr>
          <w:b/>
          <w:bCs/>
        </w:rPr>
        <w:t xml:space="preserve"> each beam to support</w:t>
      </w:r>
      <w:r w:rsidRPr="00C246C5">
        <w:rPr>
          <w:b/>
          <w:bCs/>
        </w:rPr>
        <w:t xml:space="preserve"> open loop power control </w:t>
      </w:r>
      <w:r>
        <w:rPr>
          <w:b/>
          <w:bCs/>
        </w:rPr>
        <w:t xml:space="preserve">over </w:t>
      </w:r>
      <w:r w:rsidRPr="00BD72DD">
        <w:rPr>
          <w:b/>
          <w:bCs/>
        </w:rPr>
        <w:t xml:space="preserve">sidelink </w:t>
      </w:r>
      <w:r w:rsidR="00935557">
        <w:rPr>
          <w:b/>
          <w:bCs/>
        </w:rPr>
        <w:t xml:space="preserve">on </w:t>
      </w:r>
      <w:r w:rsidRPr="00BD72DD">
        <w:rPr>
          <w:b/>
          <w:bCs/>
        </w:rPr>
        <w:t>FR2.</w:t>
      </w:r>
    </w:p>
    <w:p w14:paraId="5D68D8C0" w14:textId="77777777" w:rsidR="00EC6473" w:rsidRPr="00D91663" w:rsidRDefault="00EC6473" w:rsidP="00DF0845"/>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129CC2C9" w14:textId="277ADC1D" w:rsidR="009073D4" w:rsidRDefault="000F4A4B" w:rsidP="00475F98">
      <w:pPr>
        <w:numPr>
          <w:ilvl w:val="0"/>
          <w:numId w:val="11"/>
        </w:numPr>
        <w:rPr>
          <w:lang w:eastAsia="ko-KR"/>
        </w:rPr>
      </w:pPr>
      <w:r w:rsidRPr="00195171">
        <w:t xml:space="preserve">TS </w:t>
      </w:r>
      <w:r>
        <w:t>23.304</w:t>
      </w:r>
      <w:r w:rsidRPr="00195171">
        <w:t xml:space="preserve"> </w:t>
      </w:r>
      <w:r w:rsidRPr="00421ECA">
        <w:t>Proximity based Services (ProSe) in the 5G System</w:t>
      </w:r>
    </w:p>
    <w:p w14:paraId="69742959" w14:textId="02DA133E" w:rsidR="00E11140" w:rsidRDefault="000F4A4B" w:rsidP="00475F98">
      <w:pPr>
        <w:numPr>
          <w:ilvl w:val="0"/>
          <w:numId w:val="11"/>
        </w:numPr>
        <w:rPr>
          <w:lang w:eastAsia="ko-KR"/>
        </w:rPr>
      </w:pPr>
      <w:r>
        <w:t>R2-2300127</w:t>
      </w:r>
      <w:r>
        <w:tab/>
        <w:t>Discussion on SL-FR2 impact</w:t>
      </w:r>
    </w:p>
    <w:p w14:paraId="0320DCD6" w14:textId="27C84F44" w:rsidR="000F4A4B" w:rsidRDefault="000F4A4B" w:rsidP="00475F98">
      <w:pPr>
        <w:numPr>
          <w:ilvl w:val="0"/>
          <w:numId w:val="11"/>
        </w:numPr>
        <w:rPr>
          <w:lang w:eastAsia="ko-KR"/>
        </w:rPr>
      </w:pPr>
      <w:r>
        <w:t>R2-2301720</w:t>
      </w:r>
      <w:r>
        <w:tab/>
        <w:t>Discussion on RAN2 aspects on SL-FR2</w:t>
      </w:r>
    </w:p>
    <w:sectPr w:rsidR="000F4A4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A7007" w14:textId="77777777" w:rsidR="004F2FDE" w:rsidRDefault="004F2FDE">
      <w:pPr>
        <w:spacing w:after="0"/>
      </w:pPr>
      <w:r>
        <w:separator/>
      </w:r>
    </w:p>
  </w:endnote>
  <w:endnote w:type="continuationSeparator" w:id="0">
    <w:p w14:paraId="00DD12D2" w14:textId="77777777" w:rsidR="004F2FDE" w:rsidRDefault="004F2F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A787A" w14:textId="77777777" w:rsidR="004F2FDE" w:rsidRDefault="004F2FDE">
      <w:pPr>
        <w:spacing w:after="0"/>
      </w:pPr>
      <w:r>
        <w:separator/>
      </w:r>
    </w:p>
  </w:footnote>
  <w:footnote w:type="continuationSeparator" w:id="0">
    <w:p w14:paraId="25D5FFA9" w14:textId="77777777" w:rsidR="004F2FDE" w:rsidRDefault="004F2F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9"/>
  </w:num>
  <w:num w:numId="3" w16cid:durableId="1086147641">
    <w:abstractNumId w:val="2"/>
  </w:num>
  <w:num w:numId="4" w16cid:durableId="1637489919">
    <w:abstractNumId w:val="4"/>
  </w:num>
  <w:num w:numId="5" w16cid:durableId="983313864">
    <w:abstractNumId w:val="1"/>
  </w:num>
  <w:num w:numId="6" w16cid:durableId="1277983860">
    <w:abstractNumId w:val="3"/>
  </w:num>
  <w:num w:numId="7" w16cid:durableId="1115832578">
    <w:abstractNumId w:val="7"/>
  </w:num>
  <w:num w:numId="8" w16cid:durableId="676691948">
    <w:abstractNumId w:val="16"/>
  </w:num>
  <w:num w:numId="9" w16cid:durableId="2026321784">
    <w:abstractNumId w:val="8"/>
  </w:num>
  <w:num w:numId="10" w16cid:durableId="1167012141">
    <w:abstractNumId w:val="13"/>
  </w:num>
  <w:num w:numId="11" w16cid:durableId="925184536">
    <w:abstractNumId w:val="5"/>
  </w:num>
  <w:num w:numId="12" w16cid:durableId="699087765">
    <w:abstractNumId w:val="10"/>
  </w:num>
  <w:num w:numId="13" w16cid:durableId="1340278842">
    <w:abstractNumId w:val="12"/>
  </w:num>
  <w:num w:numId="14" w16cid:durableId="613757224">
    <w:abstractNumId w:val="15"/>
  </w:num>
  <w:num w:numId="15" w16cid:durableId="82186675">
    <w:abstractNumId w:val="6"/>
  </w:num>
  <w:num w:numId="16" w16cid:durableId="1038774245">
    <w:abstractNumId w:val="14"/>
  </w:num>
  <w:num w:numId="17" w16cid:durableId="72583550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BC0"/>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4B"/>
    <w:rsid w:val="000F5EBB"/>
    <w:rsid w:val="000F5EDA"/>
    <w:rsid w:val="000F5F1F"/>
    <w:rsid w:val="000F5F6C"/>
    <w:rsid w:val="000F620F"/>
    <w:rsid w:val="000F636E"/>
    <w:rsid w:val="000F637A"/>
    <w:rsid w:val="000F6402"/>
    <w:rsid w:val="000F6DF3"/>
    <w:rsid w:val="000F7414"/>
    <w:rsid w:val="000F7E6B"/>
    <w:rsid w:val="001004B6"/>
    <w:rsid w:val="001005FF"/>
    <w:rsid w:val="00100B27"/>
    <w:rsid w:val="00101943"/>
    <w:rsid w:val="0010345F"/>
    <w:rsid w:val="0010381E"/>
    <w:rsid w:val="00103881"/>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9C9"/>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02AB"/>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A9D"/>
    <w:rsid w:val="001D6D53"/>
    <w:rsid w:val="001E1805"/>
    <w:rsid w:val="001E231F"/>
    <w:rsid w:val="001E283B"/>
    <w:rsid w:val="001E38D9"/>
    <w:rsid w:val="001E4A3A"/>
    <w:rsid w:val="001E58E2"/>
    <w:rsid w:val="001E7AED"/>
    <w:rsid w:val="001E7B16"/>
    <w:rsid w:val="001F0CCF"/>
    <w:rsid w:val="001F23A3"/>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B5A"/>
    <w:rsid w:val="00217BEB"/>
    <w:rsid w:val="00217DE6"/>
    <w:rsid w:val="00220600"/>
    <w:rsid w:val="00220F69"/>
    <w:rsid w:val="00220FCC"/>
    <w:rsid w:val="0022144B"/>
    <w:rsid w:val="00221602"/>
    <w:rsid w:val="00221A84"/>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831"/>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757"/>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23C"/>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A7"/>
    <w:rsid w:val="003B3F79"/>
    <w:rsid w:val="003B4326"/>
    <w:rsid w:val="003B509E"/>
    <w:rsid w:val="003B6BA2"/>
    <w:rsid w:val="003B7FE5"/>
    <w:rsid w:val="003C00D1"/>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23C"/>
    <w:rsid w:val="003F1455"/>
    <w:rsid w:val="003F1717"/>
    <w:rsid w:val="003F1C47"/>
    <w:rsid w:val="003F1CF2"/>
    <w:rsid w:val="003F202B"/>
    <w:rsid w:val="003F2904"/>
    <w:rsid w:val="003F2CD4"/>
    <w:rsid w:val="003F3631"/>
    <w:rsid w:val="003F3ABA"/>
    <w:rsid w:val="003F3DCC"/>
    <w:rsid w:val="003F435A"/>
    <w:rsid w:val="003F49A2"/>
    <w:rsid w:val="003F4D85"/>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430F"/>
    <w:rsid w:val="00425B88"/>
    <w:rsid w:val="00425ED4"/>
    <w:rsid w:val="0042609E"/>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5F98"/>
    <w:rsid w:val="004760B7"/>
    <w:rsid w:val="00477304"/>
    <w:rsid w:val="00477768"/>
    <w:rsid w:val="0047780C"/>
    <w:rsid w:val="0047785D"/>
    <w:rsid w:val="00477C83"/>
    <w:rsid w:val="004807E1"/>
    <w:rsid w:val="004812B7"/>
    <w:rsid w:val="00481382"/>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742"/>
    <w:rsid w:val="004E76F4"/>
    <w:rsid w:val="004F031C"/>
    <w:rsid w:val="004F0B4E"/>
    <w:rsid w:val="004F0B6C"/>
    <w:rsid w:val="004F2078"/>
    <w:rsid w:val="004F25C9"/>
    <w:rsid w:val="004F2649"/>
    <w:rsid w:val="004F2FDE"/>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2D66"/>
    <w:rsid w:val="005652B0"/>
    <w:rsid w:val="00565B0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D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757"/>
    <w:rsid w:val="006778D8"/>
    <w:rsid w:val="00681003"/>
    <w:rsid w:val="0068140A"/>
    <w:rsid w:val="006816F2"/>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582"/>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53B"/>
    <w:rsid w:val="007348B1"/>
    <w:rsid w:val="0073495B"/>
    <w:rsid w:val="007354AE"/>
    <w:rsid w:val="007362A6"/>
    <w:rsid w:val="00736340"/>
    <w:rsid w:val="00736A40"/>
    <w:rsid w:val="00736D7D"/>
    <w:rsid w:val="007375F2"/>
    <w:rsid w:val="007400A0"/>
    <w:rsid w:val="00740E58"/>
    <w:rsid w:val="00741452"/>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1B1D"/>
    <w:rsid w:val="00781E34"/>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294E"/>
    <w:rsid w:val="008038BD"/>
    <w:rsid w:val="00803FAE"/>
    <w:rsid w:val="0080473F"/>
    <w:rsid w:val="00804843"/>
    <w:rsid w:val="0080517A"/>
    <w:rsid w:val="0080605F"/>
    <w:rsid w:val="00806760"/>
    <w:rsid w:val="0080721A"/>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820"/>
    <w:rsid w:val="00880A4F"/>
    <w:rsid w:val="008830C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2CB9"/>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5557"/>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589"/>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3DA3"/>
    <w:rsid w:val="009A462D"/>
    <w:rsid w:val="009A5B25"/>
    <w:rsid w:val="009A5CBA"/>
    <w:rsid w:val="009A6ACE"/>
    <w:rsid w:val="009A6E9F"/>
    <w:rsid w:val="009A7541"/>
    <w:rsid w:val="009B0E0E"/>
    <w:rsid w:val="009B1F30"/>
    <w:rsid w:val="009B246F"/>
    <w:rsid w:val="009B2FCB"/>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501"/>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5C0"/>
    <w:rsid w:val="00A657D7"/>
    <w:rsid w:val="00A660AC"/>
    <w:rsid w:val="00A663AA"/>
    <w:rsid w:val="00A66792"/>
    <w:rsid w:val="00A67664"/>
    <w:rsid w:val="00A67D35"/>
    <w:rsid w:val="00A67E6C"/>
    <w:rsid w:val="00A70980"/>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9C"/>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4C25"/>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6AC"/>
    <w:rsid w:val="00AF0506"/>
    <w:rsid w:val="00AF0508"/>
    <w:rsid w:val="00AF1434"/>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98E"/>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D1F"/>
    <w:rsid w:val="00B52E5B"/>
    <w:rsid w:val="00B5336F"/>
    <w:rsid w:val="00B536D4"/>
    <w:rsid w:val="00B54340"/>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42F"/>
    <w:rsid w:val="00BC0FDC"/>
    <w:rsid w:val="00BC10BF"/>
    <w:rsid w:val="00BC159A"/>
    <w:rsid w:val="00BC1AA2"/>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2DD"/>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6C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1F6A"/>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4F9"/>
    <w:rsid w:val="00D1695F"/>
    <w:rsid w:val="00D21023"/>
    <w:rsid w:val="00D21845"/>
    <w:rsid w:val="00D2232E"/>
    <w:rsid w:val="00D22C68"/>
    <w:rsid w:val="00D236C1"/>
    <w:rsid w:val="00D237D8"/>
    <w:rsid w:val="00D239A7"/>
    <w:rsid w:val="00D23F47"/>
    <w:rsid w:val="00D23FEE"/>
    <w:rsid w:val="00D24213"/>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81"/>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0FE7"/>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001F"/>
    <w:rsid w:val="00E01CDB"/>
    <w:rsid w:val="00E02DD1"/>
    <w:rsid w:val="00E03780"/>
    <w:rsid w:val="00E0393B"/>
    <w:rsid w:val="00E0440F"/>
    <w:rsid w:val="00E045B2"/>
    <w:rsid w:val="00E04B6A"/>
    <w:rsid w:val="00E05081"/>
    <w:rsid w:val="00E064D3"/>
    <w:rsid w:val="00E06CA4"/>
    <w:rsid w:val="00E110E7"/>
    <w:rsid w:val="00E11140"/>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4E1B"/>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35"/>
    <w:rsid w:val="00E57565"/>
    <w:rsid w:val="00E5777F"/>
    <w:rsid w:val="00E577A3"/>
    <w:rsid w:val="00E57BCB"/>
    <w:rsid w:val="00E60AD2"/>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473"/>
    <w:rsid w:val="00EC68D4"/>
    <w:rsid w:val="00EC71CE"/>
    <w:rsid w:val="00EC740B"/>
    <w:rsid w:val="00ED0393"/>
    <w:rsid w:val="00ED1006"/>
    <w:rsid w:val="00ED1895"/>
    <w:rsid w:val="00ED2FD6"/>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B50"/>
    <w:rsid w:val="00F15FA5"/>
    <w:rsid w:val="00F16C0F"/>
    <w:rsid w:val="00F16CDF"/>
    <w:rsid w:val="00F17B47"/>
    <w:rsid w:val="00F2024F"/>
    <w:rsid w:val="00F20600"/>
    <w:rsid w:val="00F2076E"/>
    <w:rsid w:val="00F209B7"/>
    <w:rsid w:val="00F2215B"/>
    <w:rsid w:val="00F226FF"/>
    <w:rsid w:val="00F22771"/>
    <w:rsid w:val="00F22B70"/>
    <w:rsid w:val="00F231FE"/>
    <w:rsid w:val="00F23200"/>
    <w:rsid w:val="00F2345B"/>
    <w:rsid w:val="00F236BD"/>
    <w:rsid w:val="00F2376F"/>
    <w:rsid w:val="00F2388F"/>
    <w:rsid w:val="00F2421C"/>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21E"/>
    <w:rsid w:val="00F63689"/>
    <w:rsid w:val="00F638CA"/>
    <w:rsid w:val="00F63EE5"/>
    <w:rsid w:val="00F6436D"/>
    <w:rsid w:val="00F6448F"/>
    <w:rsid w:val="00F64C2B"/>
    <w:rsid w:val="00F650A5"/>
    <w:rsid w:val="00F651BE"/>
    <w:rsid w:val="00F67EBF"/>
    <w:rsid w:val="00F67F36"/>
    <w:rsid w:val="00F67F53"/>
    <w:rsid w:val="00F700EF"/>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A1"/>
    <w:rsid w:val="00FD07F6"/>
    <w:rsid w:val="00FD0845"/>
    <w:rsid w:val="00FD1BE3"/>
    <w:rsid w:val="00FD1DC1"/>
    <w:rsid w:val="00FD1EC8"/>
    <w:rsid w:val="00FD47ED"/>
    <w:rsid w:val="00FD4C23"/>
    <w:rsid w:val="00FD5AB9"/>
    <w:rsid w:val="00FD74DB"/>
    <w:rsid w:val="00FD7660"/>
    <w:rsid w:val="00FD7CC3"/>
    <w:rsid w:val="00FE0655"/>
    <w:rsid w:val="00FE08D3"/>
    <w:rsid w:val="00FE1BDD"/>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customStyle="1" w:styleId="CharChar1">
    <w:name w:val="Char Char1"/>
    <w:rsid w:val="00DE0FE7"/>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10195179">
      <w:bodyDiv w:val="1"/>
      <w:marLeft w:val="0"/>
      <w:marRight w:val="0"/>
      <w:marTop w:val="0"/>
      <w:marBottom w:val="0"/>
      <w:divBdr>
        <w:top w:val="none" w:sz="0" w:space="0" w:color="auto"/>
        <w:left w:val="none" w:sz="0" w:space="0" w:color="auto"/>
        <w:bottom w:val="none" w:sz="0" w:space="0" w:color="auto"/>
        <w:right w:val="none" w:sz="0" w:space="0" w:color="auto"/>
      </w:divBdr>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04389948">
      <w:bodyDiv w:val="1"/>
      <w:marLeft w:val="0"/>
      <w:marRight w:val="0"/>
      <w:marTop w:val="0"/>
      <w:marBottom w:val="0"/>
      <w:divBdr>
        <w:top w:val="none" w:sz="0" w:space="0" w:color="auto"/>
        <w:left w:val="none" w:sz="0" w:space="0" w:color="auto"/>
        <w:bottom w:val="none" w:sz="0" w:space="0" w:color="auto"/>
        <w:right w:val="none" w:sz="0" w:space="0" w:color="auto"/>
      </w:divBdr>
      <w:divsChild>
        <w:div w:id="861432288">
          <w:marLeft w:val="950"/>
          <w:marRight w:val="0"/>
          <w:marTop w:val="90"/>
          <w:marBottom w:val="0"/>
          <w:divBdr>
            <w:top w:val="none" w:sz="0" w:space="0" w:color="auto"/>
            <w:left w:val="none" w:sz="0" w:space="0" w:color="auto"/>
            <w:bottom w:val="none" w:sz="0" w:space="0" w:color="auto"/>
            <w:right w:val="none" w:sz="0" w:space="0" w:color="auto"/>
          </w:divBdr>
        </w:div>
        <w:div w:id="1441341864">
          <w:marLeft w:val="1138"/>
          <w:marRight w:val="0"/>
          <w:marTop w:val="77"/>
          <w:marBottom w:val="0"/>
          <w:divBdr>
            <w:top w:val="none" w:sz="0" w:space="0" w:color="auto"/>
            <w:left w:val="none" w:sz="0" w:space="0" w:color="auto"/>
            <w:bottom w:val="none" w:sz="0" w:space="0" w:color="auto"/>
            <w:right w:val="none" w:sz="0" w:space="0" w:color="auto"/>
          </w:divBdr>
        </w:div>
        <w:div w:id="71631815">
          <w:marLeft w:val="1138"/>
          <w:marRight w:val="0"/>
          <w:marTop w:val="77"/>
          <w:marBottom w:val="0"/>
          <w:divBdr>
            <w:top w:val="none" w:sz="0" w:space="0" w:color="auto"/>
            <w:left w:val="none" w:sz="0" w:space="0" w:color="auto"/>
            <w:bottom w:val="none" w:sz="0" w:space="0" w:color="auto"/>
            <w:right w:val="none" w:sz="0" w:space="0" w:color="auto"/>
          </w:divBdr>
        </w:div>
        <w:div w:id="36584800">
          <w:marLeft w:val="1138"/>
          <w:marRight w:val="0"/>
          <w:marTop w:val="77"/>
          <w:marBottom w:val="0"/>
          <w:divBdr>
            <w:top w:val="none" w:sz="0" w:space="0" w:color="auto"/>
            <w:left w:val="none" w:sz="0" w:space="0" w:color="auto"/>
            <w:bottom w:val="none" w:sz="0" w:space="0" w:color="auto"/>
            <w:right w:val="none" w:sz="0" w:space="0" w:color="auto"/>
          </w:divBdr>
        </w:div>
        <w:div w:id="812983523">
          <w:marLeft w:val="1138"/>
          <w:marRight w:val="0"/>
          <w:marTop w:val="77"/>
          <w:marBottom w:val="0"/>
          <w:divBdr>
            <w:top w:val="none" w:sz="0" w:space="0" w:color="auto"/>
            <w:left w:val="none" w:sz="0" w:space="0" w:color="auto"/>
            <w:bottom w:val="none" w:sz="0" w:space="0" w:color="auto"/>
            <w:right w:val="none" w:sz="0" w:space="0" w:color="auto"/>
          </w:divBdr>
        </w:div>
        <w:div w:id="1603800517">
          <w:marLeft w:val="1138"/>
          <w:marRight w:val="0"/>
          <w:marTop w:val="77"/>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6573266">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3862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2</Pages>
  <Words>773</Words>
  <Characters>4411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5174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285</cp:revision>
  <cp:lastPrinted>2008-01-31T16:09:00Z</cp:lastPrinted>
  <dcterms:created xsi:type="dcterms:W3CDTF">2022-04-22T04:37:00Z</dcterms:created>
  <dcterms:modified xsi:type="dcterms:W3CDTF">2023-05-08T09:23:00Z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